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E7E1A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KEEIS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CF85B53" w14:textId="540859B8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Nunnery.</w:t>
      </w:r>
    </w:p>
    <w:p w14:paraId="1ED45B9E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CB756B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46C7A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0AA25FA9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123C99FC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9EC05E1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A5E75" w14:textId="77777777" w:rsidR="00B212A9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F6808D" w14:textId="77777777" w:rsidR="00B212A9" w:rsidRPr="00E16E2D" w:rsidRDefault="00B212A9" w:rsidP="00B21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p w14:paraId="6C09727B" w14:textId="03AE7718" w:rsidR="00BA00AB" w:rsidRPr="00B212A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212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507FB" w14:textId="77777777" w:rsidR="00B212A9" w:rsidRDefault="00B212A9" w:rsidP="009139A6">
      <w:r>
        <w:separator/>
      </w:r>
    </w:p>
  </w:endnote>
  <w:endnote w:type="continuationSeparator" w:id="0">
    <w:p w14:paraId="563435BB" w14:textId="77777777" w:rsidR="00B212A9" w:rsidRDefault="00B212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9EE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55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1F0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9BFDC" w14:textId="77777777" w:rsidR="00B212A9" w:rsidRDefault="00B212A9" w:rsidP="009139A6">
      <w:r>
        <w:separator/>
      </w:r>
    </w:p>
  </w:footnote>
  <w:footnote w:type="continuationSeparator" w:id="0">
    <w:p w14:paraId="1421267F" w14:textId="77777777" w:rsidR="00B212A9" w:rsidRDefault="00B212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28F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65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00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9"/>
    <w:rsid w:val="000666E0"/>
    <w:rsid w:val="002510B7"/>
    <w:rsid w:val="005C130B"/>
    <w:rsid w:val="00826F5C"/>
    <w:rsid w:val="009139A6"/>
    <w:rsid w:val="009448BB"/>
    <w:rsid w:val="00A3176C"/>
    <w:rsid w:val="00AE65F8"/>
    <w:rsid w:val="00B212A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FFA70"/>
  <w15:chartTrackingRefBased/>
  <w15:docId w15:val="{82B0731B-1E4C-4E22-A422-0F7198B9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2021-04-28T19:51:00Z</dcterms:created>
  <dcterms:modified xsi:type="dcterms:W3CDTF">2021-04-28T19:52:00Z</dcterms:modified>
</cp:coreProperties>
</file>